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753C8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PATTSELL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F661571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Hereford. Cook.</w:t>
      </w:r>
    </w:p>
    <w:p w14:paraId="3A517E92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3717DE1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3F70E96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Perkys</w:t>
      </w:r>
      <w:proofErr w:type="spellEnd"/>
      <w:r>
        <w:rPr>
          <w:rFonts w:ascii="Times New Roman" w:hAnsi="Times New Roman" w:cs="Times New Roman"/>
        </w:rPr>
        <w:t xml:space="preserve"> of Worcester(q.v.) brought a plaint of debt against him, Philip</w:t>
      </w:r>
    </w:p>
    <w:p w14:paraId="07F74EE9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Pattsell</w:t>
      </w:r>
      <w:proofErr w:type="spellEnd"/>
      <w:r>
        <w:rPr>
          <w:rFonts w:ascii="Times New Roman" w:hAnsi="Times New Roman" w:cs="Times New Roman"/>
        </w:rPr>
        <w:t xml:space="preserve"> of London, salter(q.v.), and Thomas </w:t>
      </w:r>
      <w:proofErr w:type="spellStart"/>
      <w:r>
        <w:rPr>
          <w:rFonts w:ascii="Times New Roman" w:hAnsi="Times New Roman" w:cs="Times New Roman"/>
        </w:rPr>
        <w:t>Pelpattys</w:t>
      </w:r>
      <w:proofErr w:type="spellEnd"/>
      <w:r>
        <w:rPr>
          <w:rFonts w:ascii="Times New Roman" w:hAnsi="Times New Roman" w:cs="Times New Roman"/>
        </w:rPr>
        <w:t xml:space="preserve"> of Leominster,</w:t>
      </w:r>
    </w:p>
    <w:p w14:paraId="359AFFE3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Herefordshire(q.v.).</w:t>
      </w:r>
    </w:p>
    <w:p w14:paraId="165766A2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2090D0D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046680B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81229F0" w14:textId="77777777" w:rsidR="007D1378" w:rsidRDefault="007D1378" w:rsidP="007D1378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September 2018</w:t>
      </w:r>
    </w:p>
    <w:p w14:paraId="15A4C9C5" w14:textId="77777777" w:rsidR="006B2F86" w:rsidRPr="00E71FC3" w:rsidRDefault="007D13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D830B" w14:textId="77777777" w:rsidR="007D1378" w:rsidRDefault="007D1378" w:rsidP="00E71FC3">
      <w:r>
        <w:separator/>
      </w:r>
    </w:p>
  </w:endnote>
  <w:endnote w:type="continuationSeparator" w:id="0">
    <w:p w14:paraId="16288F67" w14:textId="77777777" w:rsidR="007D1378" w:rsidRDefault="007D137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50F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D369F" w14:textId="77777777" w:rsidR="007D1378" w:rsidRDefault="007D1378" w:rsidP="00E71FC3">
      <w:r>
        <w:separator/>
      </w:r>
    </w:p>
  </w:footnote>
  <w:footnote w:type="continuationSeparator" w:id="0">
    <w:p w14:paraId="4B526F69" w14:textId="77777777" w:rsidR="007D1378" w:rsidRDefault="007D137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378"/>
    <w:rsid w:val="001A7C09"/>
    <w:rsid w:val="00577BD5"/>
    <w:rsid w:val="00656CBA"/>
    <w:rsid w:val="006A1F77"/>
    <w:rsid w:val="00733BE7"/>
    <w:rsid w:val="007D137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CA4F9"/>
  <w15:chartTrackingRefBased/>
  <w15:docId w15:val="{C78A20A9-0DF6-4DF8-95FC-74265D45B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137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D13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2018-10-16T21:09:00Z</dcterms:created>
  <dcterms:modified xsi:type="dcterms:W3CDTF">2018-10-16T21:11:00Z</dcterms:modified>
</cp:coreProperties>
</file>